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F6" w:rsidRDefault="00DA7BF6" w:rsidP="00DA7BF6">
      <w:pPr>
        <w:pStyle w:val="berschrift1"/>
      </w:pPr>
      <w:r>
        <w:t>AB L02-07 Meine Stadt</w:t>
      </w:r>
    </w:p>
    <w:p w:rsidR="00DA7BF6" w:rsidRPr="00554CBC" w:rsidRDefault="00DA7BF6" w:rsidP="00DA7BF6">
      <w:pPr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A1E46" wp14:editId="05781F00">
                <wp:simplePos x="0" y="0"/>
                <wp:positionH relativeFrom="column">
                  <wp:posOffset>1654810</wp:posOffset>
                </wp:positionH>
                <wp:positionV relativeFrom="paragraph">
                  <wp:posOffset>19685</wp:posOffset>
                </wp:positionV>
                <wp:extent cx="2819400" cy="2514600"/>
                <wp:effectExtent l="12700" t="9525" r="635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514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7BF6" w:rsidRPr="00F97BBF" w:rsidRDefault="00DA7BF6" w:rsidP="00DA7BF6">
                            <w:pPr>
                              <w:jc w:val="center"/>
                              <w:rPr>
                                <w:color w:val="595959" w:themeColor="text1" w:themeTint="A6"/>
                              </w:rPr>
                            </w:pPr>
                            <w:r w:rsidRPr="00F97BBF">
                              <w:rPr>
                                <w:color w:val="595959" w:themeColor="text1" w:themeTint="A6"/>
                              </w:rP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130.3pt;margin-top:1.55pt;width:222pt;height:19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">
                <v:textbox>
                  <w:txbxContent>
                    <w:p w:rsidR="00DA7BF6" w:rsidRPr="00F97BBF" w:rsidRDefault="00DA7BF6" w:rsidP="00DA7BF6">
                      <w:pPr>
                        <w:jc w:val="center"/>
                        <w:rPr>
                          <w:color w:val="595959" w:themeColor="text1" w:themeTint="A6"/>
                        </w:rPr>
                      </w:pPr>
                      <w:r w:rsidRPr="00F97BBF">
                        <w:rPr>
                          <w:color w:val="595959" w:themeColor="text1" w:themeTint="A6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7BF6" w:rsidRDefault="00DA7BF6" w:rsidP="00DA7BF6">
      <w:pPr>
        <w:spacing w:after="8400"/>
        <w:contextualSpacing/>
        <w:sectPr w:rsidR="00DA7BF6" w:rsidSect="00DA7BF6">
          <w:headerReference w:type="default" r:id="rId7"/>
          <w:footerReference w:type="default" r:id="rId8"/>
          <w:pgSz w:w="16838" w:h="11906" w:orient="landscape"/>
          <w:pgMar w:top="1134" w:right="851" w:bottom="851" w:left="851" w:header="709" w:footer="709" w:gutter="0"/>
          <w:cols w:sep="1" w:space="708"/>
          <w:docGrid w:linePitch="360"/>
        </w:sectPr>
      </w:pPr>
    </w:p>
    <w:p w:rsidR="009056A6" w:rsidRPr="00450272" w:rsidRDefault="00DA7BF6" w:rsidP="00DA7BF6">
      <w:pPr>
        <w:spacing w:after="8400"/>
        <w:contextualSpacing/>
      </w:pPr>
      <w:r>
        <w:lastRenderedPageBreak/>
        <w:br w:type="column"/>
      </w:r>
      <w:bookmarkStart w:id="0" w:name="_GoBack"/>
      <w:bookmarkEnd w:id="0"/>
    </w:p>
    <w:sectPr w:rsidR="009056A6" w:rsidRPr="00450272" w:rsidSect="00DA7BF6">
      <w:type w:val="continuous"/>
      <w:pgSz w:w="16838" w:h="11906" w:orient="landscape"/>
      <w:pgMar w:top="1134" w:right="851" w:bottom="851" w:left="851" w:header="709" w:footer="709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30" w:rsidRDefault="00BD7B30">
      <w:r>
        <w:separator/>
      </w:r>
    </w:p>
  </w:endnote>
  <w:endnote w:type="continuationSeparator" w:id="0">
    <w:p w:rsidR="00BD7B30" w:rsidRDefault="00BD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DA7BF6">
    <w:pPr>
      <w:pStyle w:val="Fuzeile"/>
      <w:tabs>
        <w:tab w:val="clear" w:pos="4536"/>
        <w:tab w:val="clear" w:pos="9072"/>
        <w:tab w:val="center" w:pos="7655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2CD10A6" wp14:editId="50048DBD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© 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DA7BF6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DA7BF6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30" w:rsidRDefault="00BD7B30">
      <w:r>
        <w:separator/>
      </w:r>
    </w:p>
  </w:footnote>
  <w:footnote w:type="continuationSeparator" w:id="0">
    <w:p w:rsidR="00BD7B30" w:rsidRDefault="00BD7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Default="00AA2760" w:rsidP="00471E71">
    <w:pPr>
      <w:pStyle w:val="Kopfzeile"/>
      <w:tabs>
        <w:tab w:val="clear" w:pos="4536"/>
        <w:tab w:val="clear" w:pos="9072"/>
        <w:tab w:val="center" w:pos="7513"/>
        <w:tab w:val="right" w:pos="151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F6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1E71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166A5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BD7B30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A7BF6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7BF6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DA7BF6"/>
    <w:rPr>
      <w:rFonts w:ascii="Garamond" w:hAnsi="Garamond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7BF6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DA7BF6"/>
    <w:rPr>
      <w:rFonts w:ascii="Garamond" w:hAnsi="Garamond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1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2011-03-03T05:48:00Z</dcterms:created>
  <dcterms:modified xsi:type="dcterms:W3CDTF">2011-03-03T05:50:00Z</dcterms:modified>
</cp:coreProperties>
</file>